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D4757" w14:textId="77777777" w:rsidR="00AB2303" w:rsidRDefault="00AB2303" w:rsidP="00AB2303">
      <w:pPr>
        <w:pStyle w:val="NoSpacing"/>
      </w:pPr>
      <w:r>
        <w:rPr>
          <w:u w:val="single"/>
        </w:rPr>
        <w:t>Unknown OLDEMEDE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fl.1502)</w:t>
      </w:r>
    </w:p>
    <w:p w14:paraId="12568E01" w14:textId="77777777" w:rsidR="00AB2303" w:rsidRDefault="00AB2303" w:rsidP="00AB2303">
      <w:pPr>
        <w:pStyle w:val="NoSpacing"/>
      </w:pPr>
    </w:p>
    <w:p w14:paraId="1D927516" w14:textId="77777777" w:rsidR="00AB2303" w:rsidRDefault="00AB2303" w:rsidP="00AB2303">
      <w:pPr>
        <w:pStyle w:val="NoSpacing"/>
      </w:pPr>
    </w:p>
    <w:p w14:paraId="16A293BA" w14:textId="2BF3B598" w:rsidR="00AB2303" w:rsidRDefault="00AB2303" w:rsidP="00AB2303">
      <w:pPr>
        <w:pStyle w:val="NoSpacing"/>
      </w:pPr>
      <w:r>
        <w:t>Daughter</w:t>
      </w:r>
      <w:r>
        <w:t xml:space="preserve"> of John </w:t>
      </w:r>
      <w:proofErr w:type="spellStart"/>
      <w:r>
        <w:t>Oldemede</w:t>
      </w:r>
      <w:proofErr w:type="spellEnd"/>
      <w:r>
        <w:t xml:space="preserve"> and brother of John </w:t>
      </w:r>
      <w:proofErr w:type="spellStart"/>
      <w:r>
        <w:t>Oldmede</w:t>
      </w:r>
      <w:proofErr w:type="spellEnd"/>
      <w:r>
        <w:t>, junior(q.v.).</w:t>
      </w:r>
    </w:p>
    <w:p w14:paraId="760A0C07" w14:textId="77777777" w:rsidR="00AB2303" w:rsidRDefault="00AB2303" w:rsidP="00AB2303">
      <w:pPr>
        <w:pStyle w:val="NoSpacing"/>
      </w:pPr>
      <w:r>
        <w:t>(</w:t>
      </w:r>
      <w:hyperlink r:id="rId6" w:history="1">
        <w:r w:rsidRPr="00104C59">
          <w:rPr>
            <w:rStyle w:val="Hyperlink"/>
          </w:rPr>
          <w:t>http://www.kentarchaeology.org.uk/18/16/49.htm</w:t>
        </w:r>
      </w:hyperlink>
      <w:r>
        <w:t>)</w:t>
      </w:r>
    </w:p>
    <w:p w14:paraId="7A7C50FD" w14:textId="77777777" w:rsidR="00AB2303" w:rsidRDefault="00AB2303" w:rsidP="00AB2303">
      <w:pPr>
        <w:pStyle w:val="NoSpacing"/>
      </w:pPr>
    </w:p>
    <w:p w14:paraId="0E3C0235" w14:textId="77777777" w:rsidR="00AB2303" w:rsidRDefault="00AB2303" w:rsidP="00AB2303">
      <w:pPr>
        <w:pStyle w:val="NoSpacing"/>
      </w:pPr>
    </w:p>
    <w:p w14:paraId="2F2D6E51" w14:textId="59FAD09B" w:rsidR="00AB2303" w:rsidRDefault="00AB2303" w:rsidP="00AB2303">
      <w:pPr>
        <w:pStyle w:val="NoSpacing"/>
      </w:pPr>
      <w:r>
        <w:t>14 Aug.1502</w:t>
      </w:r>
      <w:r>
        <w:tab/>
        <w:t>H</w:t>
      </w:r>
      <w:r>
        <w:t>er</w:t>
      </w:r>
      <w:r>
        <w:t xml:space="preserve"> brother bequeathed h</w:t>
      </w:r>
      <w:r>
        <w:t>er</w:t>
      </w:r>
      <w:bookmarkStart w:id="0" w:name="_GoBack"/>
      <w:bookmarkEnd w:id="0"/>
      <w:r>
        <w:t xml:space="preserve"> 13s 4d.  (ibid.)</w:t>
      </w:r>
    </w:p>
    <w:p w14:paraId="7CEDE2B4" w14:textId="77777777" w:rsidR="00AB2303" w:rsidRDefault="00AB2303" w:rsidP="00AB2303">
      <w:pPr>
        <w:pStyle w:val="NoSpacing"/>
      </w:pPr>
    </w:p>
    <w:p w14:paraId="4D1F05F5" w14:textId="77777777" w:rsidR="00AB2303" w:rsidRDefault="00AB2303" w:rsidP="00AB2303">
      <w:pPr>
        <w:pStyle w:val="NoSpacing"/>
      </w:pPr>
    </w:p>
    <w:p w14:paraId="3A345781" w14:textId="77777777" w:rsidR="00AB2303" w:rsidRDefault="00AB2303" w:rsidP="00AB2303">
      <w:pPr>
        <w:pStyle w:val="NoSpacing"/>
      </w:pPr>
    </w:p>
    <w:p w14:paraId="050DBEFE" w14:textId="77777777" w:rsidR="00AB2303" w:rsidRPr="00A35076" w:rsidRDefault="00AB2303" w:rsidP="00AB2303">
      <w:pPr>
        <w:pStyle w:val="NoSpacing"/>
      </w:pPr>
      <w:r>
        <w:t>13 February 2018</w:t>
      </w:r>
    </w:p>
    <w:p w14:paraId="52A9BB2A" w14:textId="5F3B5D0B" w:rsidR="006B2F86" w:rsidRPr="00AB2303" w:rsidRDefault="00AB2303" w:rsidP="00E71FC3">
      <w:pPr>
        <w:pStyle w:val="NoSpacing"/>
      </w:pPr>
    </w:p>
    <w:sectPr w:rsidR="006B2F86" w:rsidRPr="00AB230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CBDA9" w14:textId="77777777" w:rsidR="00AB2303" w:rsidRDefault="00AB2303" w:rsidP="00E71FC3">
      <w:pPr>
        <w:spacing w:after="0" w:line="240" w:lineRule="auto"/>
      </w:pPr>
      <w:r>
        <w:separator/>
      </w:r>
    </w:p>
  </w:endnote>
  <w:endnote w:type="continuationSeparator" w:id="0">
    <w:p w14:paraId="48F929FA" w14:textId="77777777" w:rsidR="00AB2303" w:rsidRDefault="00AB23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C0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859D1" w14:textId="77777777" w:rsidR="00AB2303" w:rsidRDefault="00AB2303" w:rsidP="00E71FC3">
      <w:pPr>
        <w:spacing w:after="0" w:line="240" w:lineRule="auto"/>
      </w:pPr>
      <w:r>
        <w:separator/>
      </w:r>
    </w:p>
  </w:footnote>
  <w:footnote w:type="continuationSeparator" w:id="0">
    <w:p w14:paraId="4538ED10" w14:textId="77777777" w:rsidR="00AB2303" w:rsidRDefault="00AB23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03"/>
    <w:rsid w:val="001A7C09"/>
    <w:rsid w:val="00577BD5"/>
    <w:rsid w:val="00656CBA"/>
    <w:rsid w:val="006A1F77"/>
    <w:rsid w:val="00733BE7"/>
    <w:rsid w:val="00AB23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98140"/>
  <w15:chartTrackingRefBased/>
  <w15:docId w15:val="{951F221F-5139-42C2-A71D-B35E759D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B2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2018-02-13T22:22:00Z</dcterms:created>
  <dcterms:modified xsi:type="dcterms:W3CDTF">2018-02-13T22:23:00Z</dcterms:modified>
</cp:coreProperties>
</file>